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28A5" w:rsidRDefault="001214F7">
      <w:r w:rsidRPr="00BB7508">
        <w:rPr>
          <w:noProof/>
          <w:lang w:val="lv-LV" w:eastAsia="lv-LV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4591050</wp:posOffset>
            </wp:positionH>
            <wp:positionV relativeFrom="paragraph">
              <wp:posOffset>488950</wp:posOffset>
            </wp:positionV>
            <wp:extent cx="1301750" cy="1301750"/>
            <wp:effectExtent l="0" t="0" r="0" b="0"/>
            <wp:wrapNone/>
            <wp:docPr id="2" name="Picture 2" descr="\\ja-fs-02\hdusers$\ilze.driksne\Downloads\url_qrcodecreator.com_13_44_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ja-fs-02\hdusers$\ilze.driksne\Downloads\url_qrcodecreator.com_13_44_17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750" cy="130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object w:dxaOrig="10655" w:dyaOrig="995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437.25pt" o:ole="">
            <v:imagedata r:id="rId5" o:title=""/>
          </v:shape>
          <o:OLEObject Type="Embed" ProgID="CorelDraw.Graphic.23" ShapeID="_x0000_i1025" DrawAspect="Content" ObjectID="_1817792153" r:id="rId6"/>
        </w:object>
      </w:r>
    </w:p>
    <w:p w:rsidR="00177857" w:rsidRPr="00177857" w:rsidRDefault="00177857">
      <w:pPr>
        <w:rPr>
          <w:sz w:val="144"/>
          <w:szCs w:val="144"/>
        </w:rPr>
      </w:pPr>
      <w:r w:rsidRPr="00177857">
        <w:rPr>
          <w:sz w:val="144"/>
          <w:szCs w:val="144"/>
        </w:rPr>
        <w:t>18:30</w:t>
      </w:r>
      <w:bookmarkStart w:id="0" w:name="_GoBack"/>
      <w:bookmarkEnd w:id="0"/>
    </w:p>
    <w:sectPr w:rsidR="00177857" w:rsidRPr="0017785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5F89"/>
    <w:rsid w:val="001214F7"/>
    <w:rsid w:val="00177857"/>
    <w:rsid w:val="005D28A5"/>
    <w:rsid w:val="00765F89"/>
    <w:rsid w:val="00BB7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6CE37E2C-B824-4538-9C66-7FFA92FF06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65F8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5F8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2.e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BD50370F</Template>
  <TotalTime>23</TotalTime>
  <Pages>1</Pages>
  <Words>25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Ilze Drīksne</dc:creator>
  <cp:keywords/>
  <dc:description/>
  <cp:lastModifiedBy>Normunds Duksis</cp:lastModifiedBy>
  <cp:revision>3</cp:revision>
  <cp:lastPrinted>2025-08-22T10:35:00Z</cp:lastPrinted>
  <dcterms:created xsi:type="dcterms:W3CDTF">2025-08-22T10:35:00Z</dcterms:created>
  <dcterms:modified xsi:type="dcterms:W3CDTF">2025-08-27T06:29:00Z</dcterms:modified>
</cp:coreProperties>
</file>